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1D921DCF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632962">
        <w:rPr>
          <w:rFonts w:asciiTheme="minorHAnsi" w:hAnsiTheme="minorHAnsi" w:cstheme="minorHAnsi"/>
          <w:sz w:val="18"/>
          <w:szCs w:val="18"/>
        </w:rPr>
        <w:t>3</w:t>
      </w:r>
    </w:p>
    <w:p w14:paraId="41AFDB63" w14:textId="77777777" w:rsidR="00A65480" w:rsidRDefault="00A65480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507C0A9C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55BA6239" w:rsidR="008846DF" w:rsidRPr="008846DF" w:rsidRDefault="00EA0D23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1DC091D9" w14:textId="77777777" w:rsidR="00F85FB3" w:rsidRDefault="00F85FB3" w:rsidP="00F85FB3">
      <w:pPr>
        <w:rPr>
          <w:rFonts w:asciiTheme="minorHAnsi" w:eastAsia="Times New Roman" w:hAnsiTheme="minorHAnsi" w:cs="Times New Roman"/>
        </w:rPr>
      </w:pPr>
    </w:p>
    <w:p w14:paraId="7FA80333" w14:textId="77777777" w:rsidR="00F85FB3" w:rsidRDefault="00F85FB3" w:rsidP="00F85FB3">
      <w:pPr>
        <w:pBdr>
          <w:bottom w:val="single" w:sz="12" w:space="1" w:color="auto"/>
        </w:pBdr>
        <w:jc w:val="both"/>
        <w:rPr>
          <w:rFonts w:asciiTheme="minorHAnsi" w:hAnsiTheme="minorHAnsi" w:cs="Calibri"/>
        </w:rPr>
      </w:pPr>
    </w:p>
    <w:p w14:paraId="6B8FC5C5" w14:textId="77777777" w:rsidR="00F85FB3" w:rsidRDefault="00F85FB3" w:rsidP="00F85FB3">
      <w:pPr>
        <w:jc w:val="center"/>
        <w:rPr>
          <w:rFonts w:asciiTheme="minorHAnsi" w:hAnsiTheme="minorHAnsi" w:cs="Calibri"/>
          <w:b/>
          <w:i/>
          <w:u w:val="single"/>
        </w:rPr>
      </w:pPr>
      <w:r>
        <w:rPr>
          <w:rFonts w:asciiTheme="minorHAnsi" w:hAnsiTheme="minorHAnsi" w:cs="Calibri"/>
          <w:b/>
          <w:i/>
          <w:u w:val="single"/>
        </w:rPr>
        <w:t>(NAVEDBA IMENA IN PRIIMKA FIZIČNE OSEBE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1"/>
      </w:r>
      <w:r>
        <w:rPr>
          <w:rFonts w:asciiTheme="minorHAnsi" w:hAnsiTheme="minorHAnsi" w:cs="Calibri"/>
          <w:b/>
          <w:i/>
          <w:u w:val="single"/>
        </w:rPr>
        <w:t xml:space="preserve"> ALI ODGOVORNE OSEBE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2"/>
      </w:r>
      <w:r>
        <w:rPr>
          <w:rFonts w:asciiTheme="minorHAnsi" w:hAnsiTheme="minorHAnsi" w:cs="Calibri"/>
          <w:b/>
          <w:i/>
          <w:u w:val="single"/>
        </w:rPr>
        <w:t xml:space="preserve"> POSLOVNEGA SUBJEKTA)</w:t>
      </w:r>
    </w:p>
    <w:p w14:paraId="05A2F55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57AB4EFE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izjavljam, da poslovni subjekt </w:t>
      </w:r>
    </w:p>
    <w:p w14:paraId="6202432F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0BD844E8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__________________________________________________________________________________</w:t>
      </w:r>
    </w:p>
    <w:p w14:paraId="02D8422A" w14:textId="77777777" w:rsidR="00F85FB3" w:rsidRDefault="00F85FB3" w:rsidP="00F85FB3">
      <w:pPr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  <w:i/>
          <w:u w:val="single"/>
        </w:rPr>
        <w:t>(NAVEDBA POSLOVNEGA SUBJEKTA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3"/>
      </w:r>
      <w:r>
        <w:rPr>
          <w:rFonts w:asciiTheme="minorHAnsi" w:hAnsiTheme="minorHAnsi" w:cs="Calibri"/>
          <w:b/>
          <w:i/>
          <w:u w:val="single"/>
        </w:rPr>
        <w:t>)</w:t>
      </w:r>
    </w:p>
    <w:p w14:paraId="3D6EFC7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65D8CF81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499D6A05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36F919B5" w14:textId="77777777" w:rsidR="00F85FB3" w:rsidRDefault="00F85FB3" w:rsidP="00F85FB3">
      <w:pPr>
        <w:jc w:val="both"/>
        <w:rPr>
          <w:rFonts w:asciiTheme="minorHAnsi" w:hAnsiTheme="minorHAnsi" w:cs="Times New Roman"/>
        </w:rPr>
      </w:pPr>
    </w:p>
    <w:p w14:paraId="0D5C1112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20078AA0" w14:textId="77777777" w:rsidR="00F85FB3" w:rsidRDefault="00F85FB3" w:rsidP="00F85FB3">
      <w:pPr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1. odstavek 35. člena ZIntPK:</w:t>
      </w:r>
    </w:p>
    <w:p w14:paraId="5C5DE09C" w14:textId="77777777" w:rsidR="00F85FB3" w:rsidRDefault="00F85FB3" w:rsidP="00F85FB3">
      <w:pPr>
        <w:pStyle w:val="FootnoteText"/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87E9B43" w14:textId="77777777" w:rsidR="00F85FB3" w:rsidRDefault="00F85FB3" w:rsidP="00F85FB3">
      <w:pPr>
        <w:pStyle w:val="FootnoteText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udeležen kot poslovodja, član poslovodstva ali zakoniti zastopnik ali</w:t>
      </w:r>
    </w:p>
    <w:p w14:paraId="4C1723F8" w14:textId="77777777" w:rsidR="00F85FB3" w:rsidRDefault="00F85FB3" w:rsidP="00F85FB3">
      <w:pPr>
        <w:pStyle w:val="FootnoteText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7AE4683B" w14:textId="277F8723" w:rsidR="00EA0D23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2700C2D" w14:textId="77777777" w:rsidR="00EA0D23" w:rsidRPr="008846DF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12804134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5D52325E" w14:textId="77777777" w:rsidR="00A65480" w:rsidRPr="00024F67" w:rsidRDefault="00A65480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1E0FD" w14:textId="77777777" w:rsidR="006D59D3" w:rsidRDefault="006D59D3" w:rsidP="00BB5C4F">
      <w:r>
        <w:separator/>
      </w:r>
    </w:p>
  </w:endnote>
  <w:endnote w:type="continuationSeparator" w:id="0">
    <w:p w14:paraId="430F4A1D" w14:textId="77777777" w:rsidR="006D59D3" w:rsidRDefault="006D59D3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B2171" w14:textId="460F3549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AC34D" w14:textId="77777777" w:rsidR="006D59D3" w:rsidRDefault="006D59D3" w:rsidP="00BB5C4F">
      <w:r>
        <w:separator/>
      </w:r>
    </w:p>
  </w:footnote>
  <w:footnote w:type="continuationSeparator" w:id="0">
    <w:p w14:paraId="70C579F7" w14:textId="77777777" w:rsidR="006D59D3" w:rsidRDefault="006D59D3" w:rsidP="00BB5C4F">
      <w:r>
        <w:continuationSeparator/>
      </w:r>
    </w:p>
  </w:footnote>
  <w:footnote w:id="1">
    <w:p w14:paraId="2ECBB7A3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5850BA2F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2C039257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8E118" w14:textId="2717407B" w:rsidR="00A65480" w:rsidRPr="005F113F" w:rsidRDefault="00A65480" w:rsidP="00A6548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DOM UPOKOJENCEV NOVA GORICA</w:t>
    </w:r>
  </w:p>
  <w:p w14:paraId="79F00B97" w14:textId="77777777" w:rsidR="00A65480" w:rsidRPr="005F113F" w:rsidRDefault="00A65480" w:rsidP="00A6548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Gregorčičeva ulica 16</w:t>
    </w:r>
  </w:p>
  <w:p w14:paraId="7E04AFC6" w14:textId="08F990B4" w:rsidR="00D57953" w:rsidRPr="009D574E" w:rsidRDefault="00A65480" w:rsidP="00A65480">
    <w:pPr>
      <w:pStyle w:val="Header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1944355">
    <w:abstractNumId w:val="0"/>
  </w:num>
  <w:num w:numId="2" w16cid:durableId="2006738738">
    <w:abstractNumId w:val="9"/>
  </w:num>
  <w:num w:numId="3" w16cid:durableId="1397048055">
    <w:abstractNumId w:val="2"/>
  </w:num>
  <w:num w:numId="4" w16cid:durableId="37635577">
    <w:abstractNumId w:val="3"/>
  </w:num>
  <w:num w:numId="5" w16cid:durableId="949701592">
    <w:abstractNumId w:val="8"/>
  </w:num>
  <w:num w:numId="6" w16cid:durableId="2020229106">
    <w:abstractNumId w:val="6"/>
  </w:num>
  <w:num w:numId="7" w16cid:durableId="25562676">
    <w:abstractNumId w:val="7"/>
  </w:num>
  <w:num w:numId="8" w16cid:durableId="466435930">
    <w:abstractNumId w:val="5"/>
  </w:num>
  <w:num w:numId="9" w16cid:durableId="620460382">
    <w:abstractNumId w:val="10"/>
  </w:num>
  <w:num w:numId="10" w16cid:durableId="602811063">
    <w:abstractNumId w:val="4"/>
  </w:num>
  <w:num w:numId="11" w16cid:durableId="1293681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F0DAA"/>
    <w:rsid w:val="00400569"/>
    <w:rsid w:val="00413C63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32962"/>
    <w:rsid w:val="00641C32"/>
    <w:rsid w:val="006824BF"/>
    <w:rsid w:val="006837C4"/>
    <w:rsid w:val="00692C41"/>
    <w:rsid w:val="006933E9"/>
    <w:rsid w:val="006A3EBA"/>
    <w:rsid w:val="006B7F76"/>
    <w:rsid w:val="006C3577"/>
    <w:rsid w:val="006C3DAB"/>
    <w:rsid w:val="006D59D3"/>
    <w:rsid w:val="006D6151"/>
    <w:rsid w:val="006D793F"/>
    <w:rsid w:val="00706F93"/>
    <w:rsid w:val="007138CE"/>
    <w:rsid w:val="00734A73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E400D"/>
    <w:rsid w:val="009F59B5"/>
    <w:rsid w:val="00A03F1E"/>
    <w:rsid w:val="00A307E1"/>
    <w:rsid w:val="00A56048"/>
    <w:rsid w:val="00A65480"/>
    <w:rsid w:val="00A84D2A"/>
    <w:rsid w:val="00A9287D"/>
    <w:rsid w:val="00A949D3"/>
    <w:rsid w:val="00A94B74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007A2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5FB3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2021-05-27T10:10:00Z</dcterms:created>
  <dcterms:modified xsi:type="dcterms:W3CDTF">2022-04-12T04:26:00Z</dcterms:modified>
  <cp:contentStatus/>
</cp:coreProperties>
</file>